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A2080" w14:textId="77777777" w:rsidR="002F6F50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МЕЖДУНАРОДНЫЙ ИННОВАЦИОННЫЙ ЦЕНТР</w:t>
      </w:r>
    </w:p>
    <w:p w14:paraId="087D977C" w14:textId="77777777" w:rsidR="002F6F50" w:rsidRPr="00CE7B24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color w:val="7030A0"/>
          <w:sz w:val="20"/>
          <w:szCs w:val="20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«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PERSPEKTIVA</w:t>
      </w:r>
      <w:r w:rsidR="00D04E8D" w:rsidRPr="00FA53E8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PLUS</w:t>
      </w: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»</w:t>
      </w:r>
    </w:p>
    <w:p w14:paraId="55292060" w14:textId="54D6D606" w:rsidR="002F6F50" w:rsidRPr="00CE7B24" w:rsidRDefault="00503CE3" w:rsidP="002F6F50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2C1969DD" wp14:editId="5F0B700F">
            <wp:simplePos x="0" y="0"/>
            <wp:positionH relativeFrom="column">
              <wp:posOffset>-395605</wp:posOffset>
            </wp:positionH>
            <wp:positionV relativeFrom="paragraph">
              <wp:posOffset>158115</wp:posOffset>
            </wp:positionV>
            <wp:extent cx="2115185" cy="108648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CBE2C9" w14:textId="77777777" w:rsidR="002F6F50" w:rsidRPr="00CE7B24" w:rsidRDefault="002F6F50" w:rsidP="002F6F50">
      <w:pPr>
        <w:spacing w:after="0" w:line="224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</w:p>
    <w:p w14:paraId="19C7FFAE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Site: </w:t>
      </w:r>
      <w:hyperlink r:id="rId7" w:history="1">
        <w:r w:rsidRPr="00BF1D67">
          <w:rPr>
            <w:rStyle w:val="a3"/>
            <w:rFonts w:ascii="Times New Roman" w:hAnsi="Times New Roman"/>
            <w:i/>
            <w:color w:val="7030A0"/>
            <w:sz w:val="24"/>
            <w:szCs w:val="24"/>
          </w:rPr>
          <w:t>http://perspektiva-plus.pro/index.php/konkursy</w:t>
        </w:r>
      </w:hyperlink>
    </w:p>
    <w:p w14:paraId="28A874B4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E-mail: </w:t>
      </w:r>
      <w:r w:rsidR="008F5DED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>perspektiva.1969</w:t>
      </w:r>
      <w:hyperlink r:id="rId8" w:history="1">
        <w:r w:rsidR="008F5DED" w:rsidRPr="00BF1D67">
          <w:rPr>
            <w:rStyle w:val="a3"/>
            <w:rFonts w:ascii="Times New Roman" w:eastAsia="Calibri" w:hAnsi="Times New Roman"/>
            <w:i/>
            <w:color w:val="7030A0"/>
            <w:sz w:val="24"/>
            <w:szCs w:val="24"/>
            <w:shd w:val="clear" w:color="auto" w:fill="FFFFFF"/>
          </w:rPr>
          <w:t>@gmail.com</w:t>
        </w:r>
      </w:hyperlink>
    </w:p>
    <w:p w14:paraId="6191E399" w14:textId="77777777" w:rsidR="002F6F50" w:rsidRPr="00BF1D67" w:rsidRDefault="002F6F50" w:rsidP="002F6F50">
      <w:pPr>
        <w:spacing w:after="0" w:line="251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34D545FD" w14:textId="77777777" w:rsidR="002F6F50" w:rsidRPr="00BF1D67" w:rsidRDefault="002F6F50" w:rsidP="002F6F50">
      <w:pPr>
        <w:spacing w:after="0" w:line="20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74EAD9D7" w14:textId="77777777" w:rsidR="002F6F50" w:rsidRPr="00127CB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     Masarykova třída 668/29, </w:t>
      </w:r>
    </w:p>
    <w:p w14:paraId="70B412A0" w14:textId="77777777" w:rsidR="00BF1D67" w:rsidRPr="00127CB7" w:rsidRDefault="00BF1D67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473B7857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BF1D67" w:rsidRPr="00127CB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Teplice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,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Czech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Republic</w:t>
      </w:r>
    </w:p>
    <w:p w14:paraId="4F8470F4" w14:textId="21ACF951" w:rsidR="002F6F50" w:rsidRPr="00BF1D67" w:rsidRDefault="00503CE3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b/>
          <w:i/>
          <w:noProof/>
          <w:sz w:val="24"/>
          <w:szCs w:val="24"/>
          <w:lang w:val="ru-RU" w:eastAsia="ru-RU"/>
        </w:rPr>
        <w:drawing>
          <wp:inline distT="0" distB="0" distL="0" distR="0" wp14:anchorId="4FF5506F" wp14:editId="29043689">
            <wp:extent cx="11056620" cy="9898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E2832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                                                                                                  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WhatsApp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+79617956392</w:t>
      </w:r>
    </w:p>
    <w:p w14:paraId="1988BAB1" w14:textId="77777777" w:rsidR="002F6F50" w:rsidRPr="00BF1D67" w:rsidRDefault="002F6F50" w:rsidP="002F6F50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/>
          <w:i/>
          <w:color w:val="7030A0"/>
          <w:sz w:val="24"/>
          <w:szCs w:val="24"/>
          <w:lang w:val="ru-RU"/>
        </w:rPr>
      </w:pPr>
    </w:p>
    <w:p w14:paraId="2D6ED871" w14:textId="77777777" w:rsidR="002F6F50" w:rsidRPr="00A442E8" w:rsidRDefault="002F6F50" w:rsidP="00A442E8">
      <w:pPr>
        <w:spacing w:after="0" w:line="200" w:lineRule="exact"/>
        <w:jc w:val="center"/>
        <w:rPr>
          <w:rFonts w:ascii="Times New Roman" w:hAnsi="Times New Roman"/>
          <w:i/>
          <w:color w:val="002060"/>
          <w:lang w:val="ru-RU" w:eastAsia="ru-RU"/>
        </w:rPr>
      </w:pPr>
    </w:p>
    <w:p w14:paraId="10722D1D" w14:textId="77777777" w:rsidR="004F05AB" w:rsidRPr="004F05AB" w:rsidRDefault="004F05AB" w:rsidP="004F05AB">
      <w:pPr>
        <w:shd w:val="clear" w:color="auto" w:fill="FFFFFF"/>
        <w:spacing w:after="150" w:line="343" w:lineRule="atLeast"/>
        <w:ind w:left="360"/>
        <w:contextualSpacing/>
        <w:jc w:val="center"/>
        <w:textAlignment w:val="top"/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</w:pP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>Viber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>+79617956392</w:t>
      </w:r>
    </w:p>
    <w:p w14:paraId="07395EA5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3EF0A0C1" w14:textId="28E34B68" w:rsidR="00FE2A85" w:rsidRPr="00A442E8" w:rsidRDefault="00503C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drawing>
          <wp:anchor distT="0" distB="0" distL="114300" distR="114300" simplePos="0" relativeHeight="251657216" behindDoc="1" locked="0" layoutInCell="0" allowOverlap="1" wp14:anchorId="65FF127B" wp14:editId="3EA3B1A8">
            <wp:simplePos x="0" y="0"/>
            <wp:positionH relativeFrom="column">
              <wp:posOffset>-672465</wp:posOffset>
            </wp:positionH>
            <wp:positionV relativeFrom="paragraph">
              <wp:posOffset>106680</wp:posOffset>
            </wp:positionV>
            <wp:extent cx="6812915" cy="1968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53EA86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  <w:lang w:val="ru-RU"/>
        </w:rPr>
      </w:pPr>
    </w:p>
    <w:p w14:paraId="1E58EB6D" w14:textId="77777777" w:rsidR="00A442E8" w:rsidRPr="00A442E8" w:rsidRDefault="00A442E8" w:rsidP="00A442E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40"/>
        <w:rPr>
          <w:rFonts w:ascii="Times New Roman" w:hAnsi="Times New Roman"/>
          <w:sz w:val="24"/>
          <w:szCs w:val="24"/>
          <w:lang w:val="ru-RU"/>
        </w:rPr>
      </w:pPr>
    </w:p>
    <w:p w14:paraId="544C78C8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о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Международном </w:t>
      </w:r>
      <w:r w:rsidR="00FA53E8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BF1D67">
        <w:rPr>
          <w:rFonts w:ascii="Times New Roman" w:hAnsi="Times New Roman"/>
          <w:b/>
          <w:sz w:val="28"/>
          <w:szCs w:val="28"/>
          <w:lang w:val="ru-RU" w:eastAsia="ru-RU"/>
        </w:rPr>
        <w:t>конкурсе</w:t>
      </w:r>
      <w:r w:rsidR="00FA53E8">
        <w:rPr>
          <w:rFonts w:ascii="Times New Roman" w:hAnsi="Times New Roman"/>
          <w:b/>
          <w:sz w:val="28"/>
          <w:szCs w:val="28"/>
          <w:lang w:val="ru-RU" w:eastAsia="ru-RU"/>
        </w:rPr>
        <w:t xml:space="preserve"> чтецов</w:t>
      </w:r>
      <w:r w:rsidR="00BF1D67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="00507F0F">
        <w:rPr>
          <w:rFonts w:ascii="Times New Roman" w:hAnsi="Times New Roman"/>
          <w:b/>
          <w:sz w:val="28"/>
          <w:szCs w:val="28"/>
          <w:lang w:val="ru-RU" w:eastAsia="ru-RU"/>
        </w:rPr>
        <w:t>В</w:t>
      </w:r>
      <w:r w:rsidR="00643943">
        <w:rPr>
          <w:rFonts w:ascii="Times New Roman" w:hAnsi="Times New Roman"/>
          <w:b/>
          <w:sz w:val="28"/>
          <w:szCs w:val="28"/>
          <w:lang w:val="ru-RU" w:eastAsia="ru-RU"/>
        </w:rPr>
        <w:t>дохновение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»</w:t>
      </w:r>
    </w:p>
    <w:p w14:paraId="14C275BD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  <w:lang w:val="ru-RU" w:eastAsia="ru-RU"/>
        </w:rPr>
      </w:pPr>
    </w:p>
    <w:p w14:paraId="032B886A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381CF930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4A90867F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К участию в </w:t>
      </w:r>
      <w:r w:rsidR="00FA53E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конкурсе</w:t>
      </w:r>
      <w:r w:rsidR="00FA53E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чтецов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принимаются видеоролики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и аудио записи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только с "живыми" исполнениями без элементов монтажа. </w:t>
      </w:r>
      <w:r w:rsidR="00F03071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Это могут быть стихи или проза. Если объем произведения большой, то принимаются отрывки (по времени не более 5 минут). Тематика произведений любая. </w:t>
      </w:r>
    </w:p>
    <w:p w14:paraId="2584A1BC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14:paraId="6C3D7CD7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Приглашаются </w:t>
      </w:r>
      <w:r w:rsidR="00FA53E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чтецы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из любых учебных заведений, учреждений дополнительного образования, Домов и Дворцов культуры, </w:t>
      </w:r>
      <w:r w:rsidR="00FA53E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центров эстетического воспитания из РФ и стран ближнего </w:t>
      </w:r>
      <w:r w:rsidR="00FA53E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и дальнего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зарубежья</w:t>
      </w:r>
      <w:r w:rsidR="00FA53E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, просто творческие люди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без возрастных ограничений</w:t>
      </w:r>
      <w:r w:rsidR="00FA53E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.  </w:t>
      </w:r>
    </w:p>
    <w:p w14:paraId="0DEB3241" w14:textId="77777777" w:rsidR="00373B1F" w:rsidRPr="00F03071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Конкурс </w:t>
      </w:r>
      <w:r w:rsidR="00FA53E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чтецов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проводится круглый год. Участники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получают дипломы, педагоги</w:t>
      </w:r>
      <w:r w:rsidR="00C14EE6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, руководители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– благодарности 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Работы оцениваются еженедельно до окончания конкурса. По окончании конкурса проводится дополнительное голосование жюри и выбирается участник, которому присуждается   гран-при конкурса. </w:t>
      </w:r>
      <w:r w:rsidR="00FA53E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Результаты размещаются на сайте </w:t>
      </w:r>
      <w:hyperlink r:id="rId11" w:history="1">
        <w:r w:rsidR="00F03071">
          <w:rPr>
            <w:rStyle w:val="a3"/>
          </w:rPr>
          <w:t>http</w:t>
        </w:r>
        <w:r w:rsidR="00F03071" w:rsidRPr="00127CB7">
          <w:rPr>
            <w:rStyle w:val="a3"/>
            <w:lang w:val="ru-RU"/>
          </w:rPr>
          <w:t>://</w:t>
        </w:r>
        <w:r w:rsidR="00F03071">
          <w:rPr>
            <w:rStyle w:val="a3"/>
          </w:rPr>
          <w:t>perspektiva</w:t>
        </w:r>
        <w:r w:rsidR="00F03071" w:rsidRPr="00127CB7">
          <w:rPr>
            <w:rStyle w:val="a3"/>
            <w:lang w:val="ru-RU"/>
          </w:rPr>
          <w:t>-</w:t>
        </w:r>
        <w:r w:rsidR="00F03071">
          <w:rPr>
            <w:rStyle w:val="a3"/>
          </w:rPr>
          <w:t>plus</w:t>
        </w:r>
        <w:r w:rsidR="00F03071" w:rsidRPr="00127CB7">
          <w:rPr>
            <w:rStyle w:val="a3"/>
            <w:lang w:val="ru-RU"/>
          </w:rPr>
          <w:t>.</w:t>
        </w:r>
        <w:r w:rsidR="00F03071">
          <w:rPr>
            <w:rStyle w:val="a3"/>
          </w:rPr>
          <w:t>pro</w:t>
        </w:r>
        <w:r w:rsidR="00F03071" w:rsidRPr="00127CB7">
          <w:rPr>
            <w:rStyle w:val="a3"/>
            <w:lang w:val="ru-RU"/>
          </w:rPr>
          <w:t>/</w:t>
        </w:r>
      </w:hyperlink>
      <w:r w:rsidR="00F03071">
        <w:rPr>
          <w:lang w:val="ru-RU"/>
        </w:rPr>
        <w:t>.</w:t>
      </w:r>
    </w:p>
    <w:p w14:paraId="12F39BB1" w14:textId="77777777" w:rsidR="00B82E99" w:rsidRDefault="00B82E99" w:rsidP="00B8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Прием работ 1 этапа: с 1 марта  по 31 марта 2021 года;</w:t>
      </w:r>
    </w:p>
    <w:p w14:paraId="26A891FF" w14:textId="77777777" w:rsidR="00B82E99" w:rsidRDefault="00B82E99" w:rsidP="00B8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Оценка работ 1 этапа: с 1 по 15 апреля 2021  года (Сроки корректируются);</w:t>
      </w:r>
    </w:p>
    <w:p w14:paraId="2BF59C0F" w14:textId="77777777" w:rsidR="00B82E99" w:rsidRDefault="00B82E99" w:rsidP="00B82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Объявление итогов конкурса: с 15 апреля 2021 года.</w:t>
      </w:r>
    </w:p>
    <w:p w14:paraId="0870BCAD" w14:textId="77777777" w:rsidR="00312F13" w:rsidRPr="00373B1F" w:rsidRDefault="00312F13" w:rsidP="00312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Работы на конкурс принимаются в электронном виде с пометкой «На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конкурс </w:t>
      </w:r>
      <w:r w:rsidR="006A6EA4">
        <w:rPr>
          <w:rFonts w:ascii="Times New Roman" w:eastAsia="Calibri" w:hAnsi="Times New Roman"/>
          <w:color w:val="000000"/>
          <w:sz w:val="24"/>
          <w:szCs w:val="24"/>
          <w:lang w:val="ru-RU"/>
        </w:rPr>
        <w:t>чтецов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»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» по адресу: </w:t>
      </w:r>
      <w:r>
        <w:rPr>
          <w:rFonts w:ascii="Times New Roman" w:eastAsia="Calibri" w:hAnsi="Times New Roman"/>
          <w:color w:val="0000FF"/>
          <w:sz w:val="24"/>
          <w:szCs w:val="24"/>
          <w:u w:val="single"/>
        </w:rPr>
        <w:t>perspektiva</w:t>
      </w:r>
      <w:r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.1969@</w:t>
      </w:r>
      <w:r>
        <w:rPr>
          <w:rFonts w:ascii="Times New Roman" w:eastAsia="Calibri" w:hAnsi="Times New Roman"/>
          <w:color w:val="0000FF"/>
          <w:sz w:val="24"/>
          <w:szCs w:val="24"/>
          <w:u w:val="single"/>
        </w:rPr>
        <w:t>gmail</w:t>
      </w:r>
      <w:r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</w:t>
      </w:r>
      <w:r>
        <w:rPr>
          <w:rFonts w:ascii="Times New Roman" w:eastAsia="Calibri" w:hAnsi="Times New Roman"/>
          <w:color w:val="0000FF"/>
          <w:sz w:val="24"/>
          <w:szCs w:val="24"/>
          <w:u w:val="single"/>
        </w:rPr>
        <w:t>com</w:t>
      </w:r>
    </w:p>
    <w:p w14:paraId="6802E86D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Работы необходимо сопроводить:</w:t>
      </w:r>
    </w:p>
    <w:p w14:paraId="529B848C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1. заявкой на каждого автора (приложение 1);</w:t>
      </w:r>
    </w:p>
    <w:p w14:paraId="3338DEBA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2. копией платежного документа, подтверждающего внесение организационного</w:t>
      </w:r>
    </w:p>
    <w:p w14:paraId="27C566AE" w14:textId="77777777" w:rsid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взноса (приложение 2).</w:t>
      </w:r>
    </w:p>
    <w:p w14:paraId="5B00E445" w14:textId="77777777" w:rsidR="00BF1D67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3. видеоролик</w:t>
      </w:r>
      <w:r w:rsidR="00F03071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или аудиозапись.</w:t>
      </w:r>
    </w:p>
    <w:p w14:paraId="4C421AB6" w14:textId="77777777" w:rsidR="00F03071" w:rsidRPr="00F03071" w:rsidRDefault="00F03071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  <w:r w:rsidRPr="00F03071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>Категории:</w:t>
      </w:r>
    </w:p>
    <w:p w14:paraId="1F078452" w14:textId="77777777" w:rsidR="00F03071" w:rsidRPr="00B731B5" w:rsidRDefault="00BF1D67" w:rsidP="00127CB7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 xml:space="preserve"> </w:t>
      </w:r>
      <w:r w:rsidR="00F03071"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1 класс</w:t>
      </w:r>
    </w:p>
    <w:p w14:paraId="7E6C0D36" w14:textId="77777777" w:rsidR="00F03071" w:rsidRPr="00B731B5" w:rsidRDefault="00F03071" w:rsidP="00127CB7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2 класс</w:t>
      </w:r>
    </w:p>
    <w:p w14:paraId="1243BF24" w14:textId="77777777" w:rsidR="00F03071" w:rsidRPr="00B731B5" w:rsidRDefault="00F03071" w:rsidP="00127CB7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3 класс</w:t>
      </w:r>
    </w:p>
    <w:p w14:paraId="4C08788E" w14:textId="77777777" w:rsidR="00F03071" w:rsidRPr="00B731B5" w:rsidRDefault="00F03071" w:rsidP="00127CB7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4 класс</w:t>
      </w:r>
    </w:p>
    <w:p w14:paraId="7C05CD6D" w14:textId="77777777" w:rsidR="00F03071" w:rsidRPr="00B731B5" w:rsidRDefault="00F03071" w:rsidP="00127CB7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5 класс</w:t>
      </w:r>
    </w:p>
    <w:p w14:paraId="05A6D9BE" w14:textId="77777777" w:rsidR="00F03071" w:rsidRPr="00B731B5" w:rsidRDefault="00F03071" w:rsidP="00127CB7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6 класс</w:t>
      </w:r>
    </w:p>
    <w:p w14:paraId="6CFC0D56" w14:textId="77777777" w:rsidR="00F03071" w:rsidRPr="00B731B5" w:rsidRDefault="00F03071" w:rsidP="00127CB7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7 класс</w:t>
      </w:r>
    </w:p>
    <w:p w14:paraId="1C9888BE" w14:textId="77777777" w:rsidR="00F03071" w:rsidRPr="00B731B5" w:rsidRDefault="00F03071" w:rsidP="00127CB7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8 класс</w:t>
      </w:r>
    </w:p>
    <w:p w14:paraId="22C2951A" w14:textId="77777777" w:rsidR="00F03071" w:rsidRPr="00B731B5" w:rsidRDefault="00F03071" w:rsidP="00127CB7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9 класс</w:t>
      </w:r>
    </w:p>
    <w:p w14:paraId="1DDEC324" w14:textId="77777777" w:rsidR="00F03071" w:rsidRPr="00B731B5" w:rsidRDefault="00F03071" w:rsidP="00127CB7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10 класс</w:t>
      </w:r>
    </w:p>
    <w:p w14:paraId="05F0F481" w14:textId="77777777" w:rsidR="00F03071" w:rsidRPr="00B731B5" w:rsidRDefault="00F03071" w:rsidP="00127CB7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11 класс</w:t>
      </w:r>
    </w:p>
    <w:p w14:paraId="07E0A3BA" w14:textId="77777777" w:rsidR="00F03071" w:rsidRPr="00B731B5" w:rsidRDefault="00F03071" w:rsidP="00127CB7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Дошкольники</w:t>
      </w:r>
    </w:p>
    <w:p w14:paraId="4FF5C626" w14:textId="77777777" w:rsidR="009E1369" w:rsidRPr="00B731B5" w:rsidRDefault="00F03071" w:rsidP="00127CB7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Взрослые от 18 лет</w:t>
      </w:r>
      <w:r w:rsidR="004C5D8C"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14:paraId="22BF86C2" w14:textId="77777777" w:rsidR="00C14EE6" w:rsidRPr="00B731B5" w:rsidRDefault="00C14EE6" w:rsidP="00C14EE6">
      <w:pPr>
        <w:shd w:val="clear" w:color="auto" w:fill="FFFFFF"/>
        <w:spacing w:after="0" w:line="240" w:lineRule="auto"/>
        <w:ind w:left="221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14:paraId="28A189FC" w14:textId="77777777" w:rsidR="00C14EE6" w:rsidRPr="00B731B5" w:rsidRDefault="00C14EE6" w:rsidP="00C14EE6">
      <w:pPr>
        <w:shd w:val="clear" w:color="auto" w:fill="FFFFFF"/>
        <w:spacing w:after="0" w:line="240" w:lineRule="auto"/>
        <w:ind w:left="221"/>
        <w:textAlignment w:val="top"/>
        <w:rPr>
          <w:rFonts w:ascii="Times New Roman" w:hAnsi="Times New Roman"/>
          <w:b/>
          <w:color w:val="000000"/>
          <w:sz w:val="32"/>
          <w:szCs w:val="32"/>
          <w:lang w:val="ru-RU" w:eastAsia="ru-RU"/>
        </w:rPr>
      </w:pPr>
      <w:r w:rsidRPr="00B731B5">
        <w:rPr>
          <w:rFonts w:ascii="Times New Roman" w:hAnsi="Times New Roman"/>
          <w:b/>
          <w:color w:val="000000"/>
          <w:sz w:val="32"/>
          <w:szCs w:val="32"/>
          <w:lang w:val="ru-RU" w:eastAsia="ru-RU"/>
        </w:rPr>
        <w:t>Номинации:</w:t>
      </w:r>
    </w:p>
    <w:p w14:paraId="5837434A" w14:textId="77777777" w:rsidR="00C14EE6" w:rsidRPr="00B731B5" w:rsidRDefault="00C14EE6" w:rsidP="00C14EE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Поэзия (исполнение произведения известных авторов)</w:t>
      </w:r>
    </w:p>
    <w:p w14:paraId="5B1D574E" w14:textId="77777777" w:rsidR="00C14EE6" w:rsidRPr="00B731B5" w:rsidRDefault="00C14EE6" w:rsidP="00C14EE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Проза ( исполнение произведения известных авторов)</w:t>
      </w:r>
    </w:p>
    <w:p w14:paraId="0FAB3AFB" w14:textId="77777777" w:rsidR="00C14EE6" w:rsidRPr="00B731B5" w:rsidRDefault="00C14EE6" w:rsidP="00C14EE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Театральная реприза</w:t>
      </w:r>
    </w:p>
    <w:p w14:paraId="37027B63" w14:textId="77777777" w:rsidR="00C14EE6" w:rsidRPr="00B731B5" w:rsidRDefault="00C14EE6" w:rsidP="00C14EE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Исполнение собственных произведений (проза, поэзия)</w:t>
      </w:r>
    </w:p>
    <w:p w14:paraId="75445463" w14:textId="77777777" w:rsidR="005161B9" w:rsidRPr="00B731B5" w:rsidRDefault="005161B9" w:rsidP="005161B9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14:paraId="5966487C" w14:textId="77777777" w:rsidR="00C14EE6" w:rsidRPr="00B731B5" w:rsidRDefault="005161B9" w:rsidP="005161B9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Выступления оцениваются по следующим параметрам:</w:t>
      </w:r>
    </w:p>
    <w:p w14:paraId="43F793E4" w14:textId="77777777" w:rsidR="005161B9" w:rsidRPr="00B731B5" w:rsidRDefault="005161B9" w:rsidP="005161B9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Артистизм</w:t>
      </w:r>
    </w:p>
    <w:p w14:paraId="0BF15950" w14:textId="77777777" w:rsidR="005161B9" w:rsidRPr="00B731B5" w:rsidRDefault="005161B9" w:rsidP="005161B9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Понимание текста</w:t>
      </w:r>
    </w:p>
    <w:p w14:paraId="44FC107A" w14:textId="77777777" w:rsidR="005161B9" w:rsidRPr="00B731B5" w:rsidRDefault="005161B9" w:rsidP="005161B9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31B5">
        <w:rPr>
          <w:rFonts w:ascii="Times New Roman" w:hAnsi="Times New Roman"/>
          <w:color w:val="000000"/>
          <w:sz w:val="24"/>
          <w:szCs w:val="24"/>
          <w:lang w:val="ru-RU" w:eastAsia="ru-RU"/>
        </w:rPr>
        <w:t>Качество записи</w:t>
      </w:r>
    </w:p>
    <w:p w14:paraId="1510FDED" w14:textId="77777777" w:rsidR="005161B9" w:rsidRPr="00B731B5" w:rsidRDefault="005161B9" w:rsidP="005161B9">
      <w:pPr>
        <w:pStyle w:val="a7"/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47EA2C43" w14:textId="77777777" w:rsidR="005161B9" w:rsidRPr="00B731B5" w:rsidRDefault="005161B9" w:rsidP="005161B9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32"/>
          <w:szCs w:val="32"/>
          <w:lang w:val="ru-RU" w:eastAsia="ru-RU"/>
        </w:rPr>
      </w:pPr>
    </w:p>
    <w:p w14:paraId="7DB0E4E5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14:paraId="064A2E3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A6FAD">
        <w:rPr>
          <w:rFonts w:ascii="Times New Roman" w:hAnsi="Times New Roman"/>
          <w:b/>
          <w:sz w:val="24"/>
          <w:szCs w:val="24"/>
          <w:u w:val="single"/>
          <w:lang w:val="ru-RU"/>
        </w:rPr>
        <w:t>Оценка конкурсных материалов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2356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66DC962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Работы оцениваются жюри конкурса. Председатель жюри:  Дугарджав 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377A2925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Градация оценок:</w:t>
      </w:r>
    </w:p>
    <w:p w14:paraId="64894063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победители (1, 2, 3 место),</w:t>
      </w:r>
    </w:p>
    <w:p w14:paraId="00780EE7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лауреаты,</w:t>
      </w:r>
    </w:p>
    <w:p w14:paraId="18E06DD7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участники.</w:t>
      </w:r>
    </w:p>
    <w:p w14:paraId="74E2943D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Все участники получают по своему выбору:</w:t>
      </w:r>
    </w:p>
    <w:p w14:paraId="335DEA46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медаль с удостоверением плюс диплом,</w:t>
      </w:r>
    </w:p>
    <w:p w14:paraId="34F15646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медаль с удостоверением,</w:t>
      </w:r>
    </w:p>
    <w:p w14:paraId="298782EA" w14:textId="77777777" w:rsidR="00312F13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диплом.</w:t>
      </w:r>
    </w:p>
    <w:p w14:paraId="4EB6096C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статуэтку с гравировкой</w:t>
      </w:r>
    </w:p>
    <w:p w14:paraId="389459D7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 xml:space="preserve">Награды (медали, </w:t>
      </w:r>
      <w:r>
        <w:rPr>
          <w:rFonts w:ascii="Times New Roman" w:hAnsi="Times New Roman"/>
          <w:sz w:val="24"/>
          <w:szCs w:val="24"/>
          <w:lang w:val="ru-RU"/>
        </w:rPr>
        <w:t xml:space="preserve">статуэтки, </w:t>
      </w:r>
      <w:r w:rsidRPr="00E02148">
        <w:rPr>
          <w:rFonts w:ascii="Times New Roman" w:hAnsi="Times New Roman"/>
          <w:sz w:val="24"/>
          <w:szCs w:val="24"/>
          <w:lang w:val="ru-RU"/>
        </w:rPr>
        <w:t>дипломы) выдаются за каждую работу, участвующую в конкурсе.</w:t>
      </w:r>
    </w:p>
    <w:p w14:paraId="2E474C45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Дипломы содержат:</w:t>
      </w:r>
    </w:p>
    <w:p w14:paraId="0045D1A1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1187C9CF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2155C625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729F4745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637E1F92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788E0777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 w:rsidR="004F065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7BC161DA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44D3F1B0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11EBD2C5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1F017D46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172FB8A1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1CCAB5EF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диплома.</w:t>
      </w:r>
    </w:p>
    <w:p w14:paraId="27B24334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lastRenderedPageBreak/>
        <w:t>Медаль содержит:</w:t>
      </w:r>
    </w:p>
    <w:p w14:paraId="7CC8F043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43B63A64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40EAF880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114C2F1A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медали.</w:t>
      </w:r>
    </w:p>
    <w:p w14:paraId="32B7C1CD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Удостоверение для медали содержит:</w:t>
      </w:r>
    </w:p>
    <w:p w14:paraId="4E92A8A4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6B5C8D3E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58A3726B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1169461F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0EB3BF2C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20B9BF65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результат участия в конкурсе: победитель (1, 2, 3 место), лауреат, дипломант, участник;</w:t>
      </w:r>
    </w:p>
    <w:p w14:paraId="10F05951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6F9F20CF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46BAA1BB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00DB5895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79E1F0D7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6BE16875" w14:textId="77777777" w:rsidR="00312F13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удостоверения и номер медали.</w:t>
      </w:r>
    </w:p>
    <w:p w14:paraId="41713BBA" w14:textId="77777777" w:rsidR="00312F13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Статуэтка содержит:</w:t>
      </w:r>
    </w:p>
    <w:p w14:paraId="300D25B7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036C9A7A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786EE840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51D0C65A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ФИО участника</w:t>
      </w:r>
      <w:r w:rsidRPr="00E02148">
        <w:rPr>
          <w:rFonts w:ascii="Times New Roman" w:hAnsi="Times New Roman"/>
          <w:sz w:val="24"/>
          <w:szCs w:val="24"/>
          <w:lang w:val="ru-RU"/>
        </w:rPr>
        <w:t>.</w:t>
      </w:r>
    </w:p>
    <w:p w14:paraId="51564223" w14:textId="77777777" w:rsidR="00312F13" w:rsidRPr="00E02148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75341194" w14:textId="77777777" w:rsidR="00312F13" w:rsidRDefault="00312F13" w:rsidP="00312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E02148">
        <w:rPr>
          <w:rFonts w:ascii="Times New Roman" w:hAnsi="Times New Roman"/>
          <w:b/>
          <w:sz w:val="24"/>
          <w:szCs w:val="24"/>
          <w:lang w:val="ru-RU"/>
        </w:rPr>
        <w:t xml:space="preserve">Медали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и статуэтки 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рассылаются на почтовые адреса участников обычной почтой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раз в месяц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. Дипломы рассылаются только по электронной почте.</w:t>
      </w:r>
    </w:p>
    <w:p w14:paraId="699344F0" w14:textId="77777777" w:rsidR="004C5D8C" w:rsidRDefault="004C5D8C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51C893DD" w14:textId="77777777" w:rsidR="004C5D8C" w:rsidRDefault="004C5D8C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16DD559C" w14:textId="77777777" w:rsidR="004C5D8C" w:rsidRPr="00021935" w:rsidRDefault="004C5D8C" w:rsidP="004C5D8C">
      <w:pPr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/>
          <w:sz w:val="24"/>
          <w:szCs w:val="24"/>
          <w:lang w:val="ru-RU"/>
        </w:rPr>
      </w:pPr>
    </w:p>
    <w:p w14:paraId="442A10B9" w14:textId="77777777" w:rsidR="004C5D8C" w:rsidRPr="00021935" w:rsidRDefault="004C5D8C" w:rsidP="004C5D8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b/>
          <w:bCs/>
          <w:sz w:val="24"/>
          <w:szCs w:val="24"/>
          <w:lang w:val="ru-RU"/>
        </w:rPr>
        <w:t>Состав жюри литера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турного конкурса чтецов</w:t>
      </w:r>
    </w:p>
    <w:p w14:paraId="1CD054E3" w14:textId="77777777" w:rsidR="004C5D8C" w:rsidRPr="00021935" w:rsidRDefault="004C5D8C" w:rsidP="004C5D8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03C5E">
        <w:rPr>
          <w:rFonts w:ascii="Times New Roman" w:hAnsi="Times New Roman"/>
          <w:sz w:val="24"/>
          <w:szCs w:val="24"/>
          <w:lang w:val="ru-RU"/>
        </w:rPr>
        <w:t>Шульц Райнгольд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03C5E">
        <w:rPr>
          <w:rFonts w:ascii="Times New Roman" w:hAnsi="Times New Roman"/>
          <w:sz w:val="24"/>
          <w:szCs w:val="24"/>
          <w:lang w:val="ru-RU"/>
        </w:rPr>
        <w:t>Асафович</w:t>
      </w:r>
      <w:r>
        <w:rPr>
          <w:rFonts w:ascii="Times New Roman" w:hAnsi="Times New Roman"/>
          <w:sz w:val="24"/>
          <w:szCs w:val="24"/>
          <w:lang w:val="ru-RU"/>
        </w:rPr>
        <w:t xml:space="preserve"> - р</w:t>
      </w:r>
      <w:r w:rsidRPr="00803C5E">
        <w:rPr>
          <w:rFonts w:ascii="Times New Roman" w:hAnsi="Times New Roman"/>
          <w:sz w:val="24"/>
          <w:szCs w:val="24"/>
          <w:lang w:val="ru-RU"/>
        </w:rPr>
        <w:t>оссийский и немецкий писатель, общественный деятель, представитель этнических немцев стран бывшего СССР.</w:t>
      </w:r>
    </w:p>
    <w:p w14:paraId="7F554D78" w14:textId="77777777" w:rsidR="004C5D8C" w:rsidRPr="00021935" w:rsidRDefault="004C5D8C" w:rsidP="004C5D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Юрчук</w:t>
      </w:r>
      <w:r w:rsidRPr="00021935">
        <w:rPr>
          <w:rFonts w:ascii="Times New Roman" w:hAnsi="Times New Roman"/>
          <w:sz w:val="24"/>
          <w:szCs w:val="24"/>
          <w:lang w:val="ru-RU"/>
        </w:rPr>
        <w:t xml:space="preserve"> С.Н. - журналист, писатель, заместитель председателя жюри.</w:t>
      </w:r>
    </w:p>
    <w:p w14:paraId="0689FFF7" w14:textId="77777777" w:rsidR="004C5D8C" w:rsidRPr="00021935" w:rsidRDefault="004C5D8C" w:rsidP="004C5D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772D5482" w14:textId="77777777" w:rsidR="004C5D8C" w:rsidRPr="00021935" w:rsidRDefault="004C5D8C" w:rsidP="004C5D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b/>
          <w:bCs/>
          <w:sz w:val="24"/>
          <w:szCs w:val="24"/>
          <w:lang w:val="ru-RU"/>
        </w:rPr>
        <w:t>Члены жюри:</w:t>
      </w:r>
    </w:p>
    <w:p w14:paraId="210FFEC2" w14:textId="77777777" w:rsidR="004C5D8C" w:rsidRPr="00021935" w:rsidRDefault="004C5D8C" w:rsidP="004C5D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03C5E">
        <w:rPr>
          <w:rFonts w:ascii="Times New Roman" w:hAnsi="Times New Roman"/>
          <w:sz w:val="24"/>
          <w:szCs w:val="24"/>
          <w:lang w:val="ru-RU"/>
        </w:rPr>
        <w:t>Тимохин Н. Н. -  член союза журналистов России, член союза писателей России.</w:t>
      </w:r>
    </w:p>
    <w:p w14:paraId="7DAD11F1" w14:textId="77777777" w:rsidR="004C5D8C" w:rsidRPr="00021935" w:rsidRDefault="004C5D8C" w:rsidP="004C5D8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>Козлова Л. М – поэт, писатель, редактор и издатель журнала «Огни над Бией», член Союза писателей СССР и России.</w:t>
      </w:r>
    </w:p>
    <w:p w14:paraId="739656F7" w14:textId="77777777" w:rsidR="004C5D8C" w:rsidRPr="00021935" w:rsidRDefault="004C5D8C" w:rsidP="004C5D8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color w:val="0D0D0D"/>
          <w:sz w:val="24"/>
          <w:szCs w:val="24"/>
          <w:lang w:val="ru-RU"/>
        </w:rPr>
        <w:t>Чистяков А. В. – филолог, старший преподаватель Российского экономического университета в г. Улан-Батор (Монголия), член Профессиональной психотерапевтической лиги.</w:t>
      </w:r>
    </w:p>
    <w:p w14:paraId="69932ADA" w14:textId="77777777" w:rsidR="004C5D8C" w:rsidRPr="00C703C9" w:rsidRDefault="004C5D8C" w:rsidP="004C5D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1935">
        <w:rPr>
          <w:rFonts w:ascii="Times New Roman" w:hAnsi="Times New Roman"/>
          <w:sz w:val="24"/>
          <w:szCs w:val="24"/>
          <w:lang w:val="ru-RU"/>
        </w:rPr>
        <w:t>Зандакова В. С. –</w:t>
      </w:r>
      <w:r>
        <w:rPr>
          <w:rFonts w:ascii="Times New Roman" w:hAnsi="Times New Roman"/>
          <w:sz w:val="24"/>
          <w:szCs w:val="24"/>
          <w:lang w:val="ru-RU"/>
        </w:rPr>
        <w:t xml:space="preserve"> писатель, поэт.</w:t>
      </w:r>
    </w:p>
    <w:p w14:paraId="4DDFE767" w14:textId="77777777" w:rsidR="004C5D8C" w:rsidRPr="00E02148" w:rsidRDefault="004C5D8C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  <w:sectPr w:rsidR="004C5D8C" w:rsidRPr="00E02148" w:rsidSect="00A06DC9">
          <w:pgSz w:w="11900" w:h="16838"/>
          <w:pgMar w:top="1100" w:right="840" w:bottom="956" w:left="1700" w:header="720" w:footer="720" w:gutter="0"/>
          <w:cols w:space="720" w:equalWidth="0">
            <w:col w:w="9360"/>
          </w:cols>
          <w:noEndnote/>
        </w:sectPr>
      </w:pPr>
    </w:p>
    <w:p w14:paraId="21BD3E1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186" w:lineRule="exact"/>
        <w:rPr>
          <w:rFonts w:ascii="Times New Roman" w:hAnsi="Times New Roman"/>
          <w:sz w:val="24"/>
          <w:szCs w:val="24"/>
          <w:lang w:val="ru-RU"/>
        </w:rPr>
      </w:pPr>
    </w:p>
    <w:p w14:paraId="740328B4" w14:textId="77777777" w:rsidR="00AE1578" w:rsidRPr="00811936" w:rsidRDefault="009E1369" w:rsidP="00AE1578">
      <w:pPr>
        <w:widowControl w:val="0"/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/>
          <w:b/>
          <w:i/>
          <w:sz w:val="24"/>
          <w:szCs w:val="24"/>
          <w:lang w:val="ru-RU"/>
        </w:rPr>
      </w:pPr>
      <w:bookmarkStart w:id="0" w:name="page3"/>
      <w:bookmarkEnd w:id="0"/>
      <w:r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</w:p>
    <w:p w14:paraId="383D7E5F" w14:textId="77777777" w:rsidR="00AE1578" w:rsidRDefault="00AE1578" w:rsidP="00AE1578">
      <w:pPr>
        <w:widowControl w:val="0"/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/>
          <w:sz w:val="24"/>
          <w:szCs w:val="24"/>
          <w:lang w:val="ru-RU"/>
        </w:rPr>
      </w:pPr>
    </w:p>
    <w:p w14:paraId="2A25DB74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0960BBEC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14:paraId="5F160AD9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79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1</w:t>
      </w:r>
    </w:p>
    <w:p w14:paraId="6BAB16EC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14:paraId="1D9B51C0" w14:textId="77777777" w:rsidR="00FE2A85" w:rsidRPr="00C56C9C" w:rsidRDefault="00EA555B" w:rsidP="00C56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Заявка на участие </w:t>
      </w:r>
      <w:r w:rsidR="00C56C9C"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в</w:t>
      </w:r>
      <w:r w:rsidR="00A5232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Международном  </w:t>
      </w:r>
      <w:r w:rsidR="009E1369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конкурсе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</w:t>
      </w:r>
      <w:r w:rsidR="00282C18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чтецов 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«</w:t>
      </w:r>
      <w:r w:rsidR="00A5232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»</w:t>
      </w:r>
    </w:p>
    <w:p w14:paraId="6A9BE985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hAnsi="Times New Roman"/>
          <w:sz w:val="24"/>
          <w:szCs w:val="24"/>
        </w:rPr>
      </w:pPr>
      <w:r w:rsidRPr="00A442E8">
        <w:rPr>
          <w:rFonts w:ascii="Times New Roman" w:hAnsi="Times New Roman"/>
          <w:sz w:val="24"/>
          <w:szCs w:val="24"/>
        </w:rPr>
        <w:t>(заполняется на каждого участника)</w:t>
      </w:r>
    </w:p>
    <w:p w14:paraId="7A5A8B0C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7E955599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C14EE6" w:rsidRPr="00507F0F" w14:paraId="220B7A59" w14:textId="77777777" w:rsidTr="00B731B5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201D3BB" w14:textId="77777777" w:rsidR="00C14EE6" w:rsidRPr="00E02148" w:rsidRDefault="00C14EE6" w:rsidP="00B731B5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247E3B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C14EE6" w:rsidRPr="00507F0F" w14:paraId="13801849" w14:textId="77777777" w:rsidTr="00B731B5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6164CD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64D65B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C14EE6" w:rsidRPr="00B731B5" w14:paraId="458B546A" w14:textId="77777777" w:rsidTr="00B731B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3056FA" w14:textId="77777777" w:rsidR="00C14EE6" w:rsidRPr="00E02148" w:rsidRDefault="00C14EE6" w:rsidP="00B731B5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учебы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(работы)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857FF9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C14EE6" w:rsidRPr="00B731B5" w14:paraId="053EE15A" w14:textId="77777777" w:rsidTr="00B731B5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324200" w14:textId="77777777" w:rsidR="00C14EE6" w:rsidRPr="00E02148" w:rsidRDefault="00C14EE6" w:rsidP="00B731B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5C1AA528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14EE6" w:rsidRPr="00507F0F" w14:paraId="0A6AA358" w14:textId="77777777" w:rsidTr="00B731B5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57E9CC" w14:textId="77777777" w:rsidR="00C14EE6" w:rsidRPr="00E02148" w:rsidRDefault="00C14EE6" w:rsidP="00B731B5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3FB1287A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C14EE6" w:rsidRPr="00507F0F" w14:paraId="5EDD13F3" w14:textId="77777777" w:rsidTr="00B731B5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092456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C3C804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</w:tr>
      <w:tr w:rsidR="00C14EE6" w:rsidRPr="00E02148" w14:paraId="2D6BA832" w14:textId="77777777" w:rsidTr="00B731B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532A97" w14:textId="77777777" w:rsidR="00C14EE6" w:rsidRPr="00E02148" w:rsidRDefault="00C14EE6" w:rsidP="00B731B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5D07A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14EE6" w:rsidRPr="00BF1D67" w14:paraId="699D136E" w14:textId="77777777" w:rsidTr="00B731B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2051C5" w14:textId="77777777" w:rsidR="00C14EE6" w:rsidRPr="00E02148" w:rsidRDefault="00C14EE6" w:rsidP="00B731B5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EDB09B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14EE6" w:rsidRPr="00BF1D67" w14:paraId="53E45399" w14:textId="77777777" w:rsidTr="00B731B5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FF5D2B" w14:textId="77777777" w:rsidR="00C14EE6" w:rsidRPr="00E02148" w:rsidRDefault="00C14EE6" w:rsidP="00C14EE6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Название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произведения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4A61E46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14EE6" w:rsidRPr="00BF1D67" w14:paraId="5C34B272" w14:textId="77777777" w:rsidTr="00B731B5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67EB32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6DC78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</w:tr>
      <w:tr w:rsidR="00C14EE6" w:rsidRPr="00507F0F" w14:paraId="6932124A" w14:textId="77777777" w:rsidTr="00B731B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AEAADC" w14:textId="77777777" w:rsidR="00C14EE6" w:rsidRPr="00E02148" w:rsidRDefault="00C14EE6" w:rsidP="00B731B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Почтовый адрес ФИО получателя медали, статуэтки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DA5E6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14EE6" w:rsidRPr="00E02148" w14:paraId="57E54D65" w14:textId="77777777" w:rsidTr="00B731B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F48164" w14:textId="77777777" w:rsidR="00C14EE6" w:rsidRPr="00E02148" w:rsidRDefault="00C14EE6" w:rsidP="00B731B5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14B15E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C14EE6" w:rsidRPr="00E02148" w14:paraId="74A984BA" w14:textId="77777777" w:rsidTr="00B731B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D70B6A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ФИО руководителя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DD8E50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C14EE6" w:rsidRPr="00E02148" w14:paraId="29C17498" w14:textId="77777777" w:rsidTr="00B731B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55C277" w14:textId="77777777" w:rsidR="00C14EE6" w:rsidRPr="00E02148" w:rsidRDefault="00C14EE6" w:rsidP="00B731B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12227A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C14EE6" w:rsidRPr="00E02148" w14:paraId="44A40BEC" w14:textId="77777777" w:rsidTr="00B731B5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A2AFA0" w14:textId="77777777" w:rsidR="00C14EE6" w:rsidRPr="00E02148" w:rsidRDefault="00C14EE6" w:rsidP="00B731B5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38871B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C14EE6" w:rsidRPr="00507F0F" w14:paraId="12B6A8A7" w14:textId="77777777" w:rsidTr="00B731B5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6A32E6" w14:textId="77777777" w:rsidR="00C14EE6" w:rsidRPr="00F11EAB" w:rsidRDefault="00C14EE6" w:rsidP="00B731B5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Организационный взнос (сумма, дата и способоплаты)</w:t>
            </w:r>
          </w:p>
          <w:p w14:paraId="592F9D69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14EE6" w:rsidRPr="00507F0F" w14:paraId="631BA0AD" w14:textId="77777777" w:rsidTr="00B731B5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470CA8A" w14:textId="77777777" w:rsidR="00C14EE6" w:rsidRPr="00E02148" w:rsidRDefault="00C14EE6" w:rsidP="00B731B5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616C8A0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C14EE6" w:rsidRPr="00E02148" w14:paraId="6E2D6F5C" w14:textId="77777777" w:rsidTr="00B731B5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5F0051C" w14:textId="77777777" w:rsidR="00C14EE6" w:rsidRPr="00E02148" w:rsidRDefault="00C14EE6" w:rsidP="00B731B5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только диплом.</w:t>
            </w:r>
          </w:p>
          <w:p w14:paraId="5400CB1A" w14:textId="77777777" w:rsidR="00C14EE6" w:rsidRPr="00E02148" w:rsidRDefault="00C14EE6" w:rsidP="00B731B5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3D7C8CAC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C14EE6" w:rsidRPr="00E02148" w14:paraId="280B2E04" w14:textId="77777777" w:rsidTr="00B731B5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0160432" w14:textId="77777777" w:rsidR="00C14EE6" w:rsidRPr="00E02148" w:rsidRDefault="00C14EE6" w:rsidP="00B731B5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7ABE208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C14EE6" w:rsidRPr="00E02148" w14:paraId="780198FF" w14:textId="77777777" w:rsidTr="00B731B5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F11283" w14:textId="77777777" w:rsidR="00C14EE6" w:rsidRPr="00E02148" w:rsidRDefault="00C14EE6" w:rsidP="00B731B5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601B3B" w14:textId="77777777" w:rsidR="00C14EE6" w:rsidRPr="00E02148" w:rsidRDefault="00C14EE6" w:rsidP="00B731B5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</w:tr>
      <w:tr w:rsidR="00C14EE6" w:rsidRPr="00507F0F" w14:paraId="0AC619B8" w14:textId="77777777" w:rsidTr="00B731B5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57647F" w14:textId="77777777" w:rsidR="00C14EE6" w:rsidRPr="00E02148" w:rsidRDefault="00C14EE6" w:rsidP="00B731B5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3B751B3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14EE6" w:rsidRPr="00507F0F" w14:paraId="03A28C9C" w14:textId="77777777" w:rsidTr="00B731B5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D56B94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8CEE65" w14:textId="77777777" w:rsidR="00C14EE6" w:rsidRPr="00E02148" w:rsidRDefault="00C14EE6" w:rsidP="00B73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14:paraId="0DF8F01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221ED39C" w14:textId="77777777" w:rsidR="00FE2A85" w:rsidRPr="00A442E8" w:rsidRDefault="00EA555B" w:rsidP="00C14E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14:paraId="13A8BED2" w14:textId="77777777" w:rsidR="00E54F98" w:rsidRPr="00C14EE6" w:rsidRDefault="00E54F98" w:rsidP="00C14EE6">
      <w:pPr>
        <w:spacing w:after="0" w:line="240" w:lineRule="auto"/>
        <w:rPr>
          <w:rFonts w:ascii="Times New Roman" w:hAnsi="Times New Roman"/>
          <w:b/>
          <w:bCs/>
          <w:color w:val="17365D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  <w:t xml:space="preserve">Финансовые </w:t>
      </w:r>
      <w:r w:rsidR="00C14EE6">
        <w:rPr>
          <w:rFonts w:ascii="Times New Roman" w:hAnsi="Times New Roman"/>
          <w:b/>
          <w:bCs/>
          <w:color w:val="17365D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  <w:t>условия</w:t>
      </w:r>
      <w:r w:rsidR="00C14EE6">
        <w:rPr>
          <w:rFonts w:ascii="Times New Roman" w:hAnsi="Times New Roman"/>
          <w:b/>
          <w:bCs/>
          <w:color w:val="17365D"/>
          <w:sz w:val="24"/>
          <w:szCs w:val="24"/>
          <w:lang w:val="ru-RU" w:eastAsia="ru-RU"/>
        </w:rPr>
        <w:t>:</w:t>
      </w:r>
    </w:p>
    <w:p w14:paraId="4BAD4C24" w14:textId="77777777" w:rsidR="00C14EE6" w:rsidRPr="00C14EE6" w:rsidRDefault="00C14EE6" w:rsidP="00C14EE6">
      <w:pPr>
        <w:spacing w:after="0" w:line="240" w:lineRule="auto"/>
        <w:rPr>
          <w:rFonts w:ascii="Times New Roman" w:hAnsi="Times New Roman"/>
          <w:b/>
          <w:bCs/>
          <w:color w:val="17365D"/>
          <w:sz w:val="24"/>
          <w:szCs w:val="24"/>
          <w:lang w:val="ru-RU" w:eastAsia="ru-RU"/>
        </w:rPr>
      </w:pPr>
    </w:p>
    <w:tbl>
      <w:tblPr>
        <w:tblW w:w="104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C14EE6" w:rsidRPr="00E54F98" w14:paraId="5CEA9BCD" w14:textId="77777777" w:rsidTr="00B731B5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ED05A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BED47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C14EE6" w:rsidRPr="00E54F98" w14:paraId="13C82C41" w14:textId="77777777" w:rsidTr="00B731B5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ED9A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F686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5AC2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836A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30D46987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28CC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0242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8A3F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7ECA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AE12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EC90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C14EE6" w:rsidRPr="009E1369" w14:paraId="48537F9C" w14:textId="77777777" w:rsidTr="00B731B5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66839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056E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 xml:space="preserve"> 300</w:t>
            </w:r>
            <w:r w:rsidRPr="009E1369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 xml:space="preserve">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4C0B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036A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9C93" w14:textId="77777777" w:rsidR="00C14EE6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  <w:p w14:paraId="03828D8C" w14:textId="77777777" w:rsidR="00C14EE6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114</w:t>
            </w:r>
          </w:p>
          <w:p w14:paraId="427CD4AE" w14:textId="77777777" w:rsidR="00C14EE6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  <w:p w14:paraId="49F7E01E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AE9F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EDCB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4B07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33EB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9930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70</w:t>
            </w:r>
          </w:p>
        </w:tc>
      </w:tr>
      <w:tr w:rsidR="00C14EE6" w:rsidRPr="009E1369" w14:paraId="0074545D" w14:textId="77777777" w:rsidTr="00B731B5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34DDA" w14:textId="77777777" w:rsidR="00C14EE6" w:rsidRPr="00E54F98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 w:rsidRPr="00E54F98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774B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</w:t>
            </w: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3C94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ECC7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8786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1BD5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B9C2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10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1939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13,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8010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15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,5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D648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347</w:t>
            </w:r>
          </w:p>
        </w:tc>
      </w:tr>
      <w:tr w:rsidR="00C14EE6" w:rsidRPr="00E54F98" w14:paraId="5B6A7DD6" w14:textId="77777777" w:rsidTr="00B731B5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51CD9" w14:textId="77777777" w:rsidR="00C14EE6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78FD" w14:textId="77777777" w:rsidR="00C14EE6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color w:val="000000"/>
                <w:sz w:val="16"/>
                <w:szCs w:val="16"/>
                <w:lang w:val="ru-RU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642E" w14:textId="77777777" w:rsidR="00C14EE6" w:rsidRPr="009E136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07D6" w14:textId="77777777" w:rsidR="00C14EE6" w:rsidRPr="00E81B76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6F63" w14:textId="77777777" w:rsidR="00C14EE6" w:rsidRPr="00E81B76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1037" w14:textId="77777777" w:rsidR="00C14EE6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F35B" w14:textId="77777777" w:rsidR="00C14EE6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E10B" w14:textId="77777777" w:rsidR="00C14EE6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4DEC" w14:textId="77777777" w:rsidR="00C14EE6" w:rsidRPr="007679B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1201" w14:textId="77777777" w:rsidR="00C14EE6" w:rsidRPr="007679B9" w:rsidRDefault="00C14EE6" w:rsidP="00B731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648</w:t>
            </w:r>
          </w:p>
        </w:tc>
      </w:tr>
    </w:tbl>
    <w:p w14:paraId="1F6A73E7" w14:textId="77777777" w:rsidR="009529F0" w:rsidRPr="00E54F98" w:rsidRDefault="009529F0" w:rsidP="0095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1ED33BE" w14:textId="77777777" w:rsidR="009529F0" w:rsidRPr="007D06CD" w:rsidRDefault="00A06DC9" w:rsidP="009529F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lastRenderedPageBreak/>
        <w:t xml:space="preserve"> </w:t>
      </w:r>
    </w:p>
    <w:p w14:paraId="13E6DD2A" w14:textId="77777777" w:rsidR="009529F0" w:rsidRPr="007D06CD" w:rsidRDefault="009529F0" w:rsidP="009529F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*Если от одной организации от 5 до 7 работ, то оргвзнос составит: 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>200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рублей,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1000</w:t>
      </w:r>
      <w:r w:rsidR="00A5232C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>тенге, 69 гри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 xml:space="preserve">вен, 6250 тугров,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 xml:space="preserve"> бел. руб., 2,8 долларов, 2,5 евро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за одну работу, от 8  работ  оргвзнос составит: 1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0 рублей,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гривны,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700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 </w:t>
      </w:r>
      <w:r>
        <w:rPr>
          <w:rFonts w:ascii="Times New Roman" w:hAnsi="Times New Roman"/>
          <w:sz w:val="20"/>
          <w:szCs w:val="20"/>
          <w:lang w:val="ru-RU" w:eastAsia="ru-RU"/>
        </w:rPr>
        <w:t>тенге, 4300 тугров, 3 бел. руб.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, 3 долл., 2,8 евро</w:t>
      </w:r>
    </w:p>
    <w:p w14:paraId="1ABF3F45" w14:textId="77777777" w:rsidR="009529F0" w:rsidRPr="007D06CD" w:rsidRDefault="009529F0" w:rsidP="0095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</w:p>
    <w:p w14:paraId="35EAF795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/>
          <w:sz w:val="24"/>
          <w:szCs w:val="24"/>
          <w:lang w:val="ru-RU"/>
        </w:rPr>
      </w:pPr>
    </w:p>
    <w:p w14:paraId="1228EDD7" w14:textId="77777777" w:rsidR="00FE2A85" w:rsidRPr="004F05AB" w:rsidRDefault="00EA555B">
      <w:pPr>
        <w:widowControl w:val="0"/>
        <w:overflowPunct w:val="0"/>
        <w:autoSpaceDE w:val="0"/>
        <w:autoSpaceDN w:val="0"/>
        <w:adjustRightInd w:val="0"/>
        <w:spacing w:after="0" w:line="335" w:lineRule="auto"/>
        <w:ind w:left="120" w:right="66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A442E8">
        <w:rPr>
          <w:rFonts w:ascii="Times New Roman" w:hAnsi="Times New Roman"/>
          <w:b/>
          <w:bCs/>
          <w:sz w:val="24"/>
          <w:szCs w:val="24"/>
        </w:rPr>
        <w:t>Visa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Qiwi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Wallet</w:t>
      </w:r>
      <w:r w:rsidR="004F05AB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</w:p>
    <w:p w14:paraId="47391B5C" w14:textId="77777777" w:rsidR="00466DAE" w:rsidRDefault="00466D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C14EE6" w:rsidRPr="00C425CE" w14:paraId="734CF839" w14:textId="77777777" w:rsidTr="00B731B5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4DB727C" w14:textId="77777777" w:rsidR="00C14EE6" w:rsidRPr="00C425CE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C3E5A0" w14:textId="77777777" w:rsidR="00C14EE6" w:rsidRPr="00C425CE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</w:p>
        </w:tc>
      </w:tr>
      <w:tr w:rsidR="00C14EE6" w:rsidRPr="00C425CE" w14:paraId="3D770A08" w14:textId="77777777" w:rsidTr="00B731B5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ADB9F63" w14:textId="77777777" w:rsidR="00C14EE6" w:rsidRPr="00C425CE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67E7C66" w14:textId="77777777" w:rsidR="00C14EE6" w:rsidRPr="00E61D3D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(Светлана Николаевна Ю.) </w:t>
            </w:r>
          </w:p>
        </w:tc>
      </w:tr>
      <w:tr w:rsidR="00C14EE6" w:rsidRPr="00C425CE" w14:paraId="3238EA50" w14:textId="77777777" w:rsidTr="00B731B5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AC8987F" w14:textId="77777777" w:rsidR="00C14EE6" w:rsidRPr="00C425CE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C8EED79" w14:textId="77777777" w:rsidR="00C14EE6" w:rsidRPr="00C425CE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C14EE6" w:rsidRPr="00C425CE" w14:paraId="4FA8609E" w14:textId="77777777" w:rsidTr="00B731B5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1D11C" w14:textId="77777777" w:rsidR="00C14EE6" w:rsidRPr="00C425CE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FF50B" w14:textId="77777777" w:rsidR="00C14EE6" w:rsidRPr="00C425CE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(Александр Дмитриевич Ю.)</w:t>
            </w:r>
          </w:p>
        </w:tc>
      </w:tr>
      <w:tr w:rsidR="00C14EE6" w:rsidRPr="00C425CE" w14:paraId="37523897" w14:textId="77777777" w:rsidTr="00B731B5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F5B07" w14:textId="77777777" w:rsidR="00C14EE6" w:rsidRPr="00C425CE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D5E9" w14:textId="77777777" w:rsidR="00C14EE6" w:rsidRPr="00E61D3D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C14EE6" w:rsidRPr="00507F0F" w14:paraId="1648BABB" w14:textId="77777777" w:rsidTr="00B731B5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1D6BD" w14:textId="77777777" w:rsidR="00C14EE6" w:rsidRPr="009B5206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 Деньги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( 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8015B" w14:textId="77777777" w:rsidR="00C14EE6" w:rsidRPr="00BB0C5B" w:rsidRDefault="00C14EE6" w:rsidP="00B731B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5599 0050 8707 2117 (Светлана Николаевна 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</w:p>
        </w:tc>
      </w:tr>
    </w:tbl>
    <w:p w14:paraId="7F305406" w14:textId="77777777" w:rsidR="00466DAE" w:rsidRDefault="00466DAE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7C145DF1" w14:textId="77777777" w:rsidR="00E71F00" w:rsidRPr="00DD1E10" w:rsidRDefault="00E71F00" w:rsidP="00E71F00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 w:rsidRPr="00DD1E10">
        <w:rPr>
          <w:rFonts w:ascii="Times New Roman" w:hAnsi="Times New Roman"/>
          <w:sz w:val="24"/>
          <w:szCs w:val="24"/>
          <w:lang w:val="ru-RU"/>
        </w:rPr>
        <w:t xml:space="preserve">Участники стран СНГ, кроме Украины могут без процентов перечислить взнос на Киви-кошелек по номеру телефона +79617956392. </w:t>
      </w:r>
    </w:p>
    <w:p w14:paraId="3464D8D1" w14:textId="77777777" w:rsidR="00E71F00" w:rsidRPr="00466DAE" w:rsidRDefault="00E71F00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1BDEA3EB" w14:textId="77777777" w:rsidR="00FE2A85" w:rsidRPr="00487BF1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5"/>
      <w:bookmarkEnd w:id="1"/>
    </w:p>
    <w:p w14:paraId="4743279E" w14:textId="77777777" w:rsidR="00FE2A85" w:rsidRPr="00DD1E10" w:rsidRDefault="00C14EE6" w:rsidP="00DD1E10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653A98B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029C2ED6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/>
          <w:sz w:val="24"/>
          <w:szCs w:val="24"/>
          <w:lang w:val="ru-RU"/>
        </w:rPr>
      </w:pPr>
    </w:p>
    <w:p w14:paraId="3CBD8C9A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Реквизиты для банковского перевода</w:t>
      </w:r>
    </w:p>
    <w:p w14:paraId="4EC7C704" w14:textId="77777777" w:rsidR="006152C6" w:rsidRPr="00FA53E8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B311C2">
        <w:rPr>
          <w:rFonts w:ascii="Times New Roman" w:eastAsia="Calibri" w:hAnsi="Times New Roman"/>
          <w:color w:val="000000"/>
          <w:sz w:val="24"/>
          <w:szCs w:val="24"/>
        </w:rPr>
        <w:t>Forpaymentsfromabroad</w:t>
      </w:r>
      <w:r w:rsidRPr="00FA53E8">
        <w:rPr>
          <w:rFonts w:ascii="Times New Roman" w:eastAsia="Calibri" w:hAnsi="Times New Roman"/>
          <w:color w:val="000000"/>
          <w:sz w:val="24"/>
          <w:szCs w:val="24"/>
          <w:lang w:val="ru-RU"/>
        </w:rPr>
        <w:t>:</w:t>
      </w:r>
    </w:p>
    <w:p w14:paraId="612AB17A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IBAN: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CZ57 0300 0000 0002 8888 5820</w:t>
      </w:r>
    </w:p>
    <w:p w14:paraId="3DE78B08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SWIFT: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CEKOCZPP</w:t>
      </w:r>
    </w:p>
    <w:p w14:paraId="76CD9974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Name of the bank: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Československá obchodní banka, a. s.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4884F864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Legal address: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Radlická 333/150, 150 57 Praha 5</w:t>
      </w:r>
    </w:p>
    <w:p w14:paraId="3039FAE8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Account owner: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VILLA FLORA s.r.o</w:t>
      </w:r>
    </w:p>
    <w:p w14:paraId="3B5B634F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The legal owner of the account: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Masarykova třida 668/29, Teplice, 415 01 Czech Republic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3BFD9D0D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Comment on payment: Your name, first name, date of birth</w:t>
      </w:r>
    </w:p>
    <w:p w14:paraId="0B7EBCEA" w14:textId="77777777" w:rsidR="006152C6" w:rsidRPr="00B311C2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Currency of account: Czech Koruna (CZK)</w:t>
      </w:r>
    </w:p>
    <w:p w14:paraId="18221189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Комментарий к платежу: Ваша фамилия, имя, дата рождения</w:t>
      </w:r>
    </w:p>
    <w:p w14:paraId="6E0774E8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Валюта счета: Чешская крона (</w:t>
      </w:r>
      <w:r w:rsidRPr="009F2D99">
        <w:rPr>
          <w:rFonts w:ascii="Times New Roman" w:eastAsia="Calibri" w:hAnsi="Times New Roman"/>
          <w:color w:val="000000"/>
          <w:sz w:val="24"/>
          <w:szCs w:val="24"/>
        </w:rPr>
        <w:t>CZK</w:t>
      </w: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)</w:t>
      </w:r>
    </w:p>
    <w:p w14:paraId="2F1CD4B4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0018D0F1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53144EF8" w14:textId="77777777" w:rsidR="00E64640" w:rsidRPr="00A96AA3" w:rsidRDefault="00E64640" w:rsidP="00E646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</w:p>
    <w:p w14:paraId="4D265A62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5366445B" w14:textId="77777777" w:rsidR="002D763C" w:rsidRPr="00A442E8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15594056" w14:textId="77777777" w:rsidR="002D763C" w:rsidRPr="00A442E8" w:rsidRDefault="002D763C" w:rsidP="002D763C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1C05DE97" w14:textId="77777777" w:rsidR="00FE2A85" w:rsidRDefault="003A3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14:paraId="2838F4F0" w14:textId="77777777" w:rsidR="002D763C" w:rsidRPr="00A442E8" w:rsidRDefault="002D76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2D763C" w:rsidRPr="00A442E8" w:rsidSect="00A06DC9">
      <w:pgSz w:w="11906" w:h="16838"/>
      <w:pgMar w:top="1113" w:right="740" w:bottom="1440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995B1B"/>
    <w:multiLevelType w:val="hybridMultilevel"/>
    <w:tmpl w:val="AB1C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A70D9"/>
    <w:multiLevelType w:val="multilevel"/>
    <w:tmpl w:val="2A8C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9851DE"/>
    <w:multiLevelType w:val="hybridMultilevel"/>
    <w:tmpl w:val="D128A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60A3F"/>
    <w:multiLevelType w:val="hybridMultilevel"/>
    <w:tmpl w:val="A8320CC4"/>
    <w:lvl w:ilvl="0" w:tplc="041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9" w15:restartNumberingAfterBreak="0">
    <w:nsid w:val="33003707"/>
    <w:multiLevelType w:val="multilevel"/>
    <w:tmpl w:val="7F90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871A7B"/>
    <w:multiLevelType w:val="multilevel"/>
    <w:tmpl w:val="37F4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F84577"/>
    <w:multiLevelType w:val="multilevel"/>
    <w:tmpl w:val="4394D484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781"/>
        </w:tabs>
        <w:ind w:left="278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5741837"/>
    <w:multiLevelType w:val="hybridMultilevel"/>
    <w:tmpl w:val="4E98740C"/>
    <w:lvl w:ilvl="0" w:tplc="041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5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2"/>
  </w:num>
  <w:num w:numId="11">
    <w:abstractNumId w:val="10"/>
  </w:num>
  <w:num w:numId="12">
    <w:abstractNumId w:val="13"/>
  </w:num>
  <w:num w:numId="13">
    <w:abstractNumId w:val="9"/>
  </w:num>
  <w:num w:numId="14">
    <w:abstractNumId w:val="6"/>
  </w:num>
  <w:num w:numId="15">
    <w:abstractNumId w:val="8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65"/>
    <w:rsid w:val="0002607D"/>
    <w:rsid w:val="000F4C33"/>
    <w:rsid w:val="00127CB7"/>
    <w:rsid w:val="00147DFE"/>
    <w:rsid w:val="002630D9"/>
    <w:rsid w:val="00282C18"/>
    <w:rsid w:val="002A4FEE"/>
    <w:rsid w:val="002A6FAD"/>
    <w:rsid w:val="002B037B"/>
    <w:rsid w:val="002D763C"/>
    <w:rsid w:val="002F6F50"/>
    <w:rsid w:val="00312F13"/>
    <w:rsid w:val="00373B1F"/>
    <w:rsid w:val="003A34D4"/>
    <w:rsid w:val="00466DAE"/>
    <w:rsid w:val="00487BF1"/>
    <w:rsid w:val="004C5637"/>
    <w:rsid w:val="004C5D8C"/>
    <w:rsid w:val="004F05AB"/>
    <w:rsid w:val="004F0657"/>
    <w:rsid w:val="00503CE3"/>
    <w:rsid w:val="00507F0F"/>
    <w:rsid w:val="005161B9"/>
    <w:rsid w:val="005239B0"/>
    <w:rsid w:val="005525B9"/>
    <w:rsid w:val="005E451E"/>
    <w:rsid w:val="006152C6"/>
    <w:rsid w:val="006236EA"/>
    <w:rsid w:val="00624197"/>
    <w:rsid w:val="00643943"/>
    <w:rsid w:val="006A6EA4"/>
    <w:rsid w:val="006B581A"/>
    <w:rsid w:val="006F62FE"/>
    <w:rsid w:val="00714325"/>
    <w:rsid w:val="00716EBC"/>
    <w:rsid w:val="00724C78"/>
    <w:rsid w:val="00745606"/>
    <w:rsid w:val="007D06CD"/>
    <w:rsid w:val="00802F7C"/>
    <w:rsid w:val="00882C51"/>
    <w:rsid w:val="008F5DED"/>
    <w:rsid w:val="008F70E4"/>
    <w:rsid w:val="00945725"/>
    <w:rsid w:val="00946026"/>
    <w:rsid w:val="009529F0"/>
    <w:rsid w:val="00980098"/>
    <w:rsid w:val="009E1369"/>
    <w:rsid w:val="00A06DC9"/>
    <w:rsid w:val="00A220A7"/>
    <w:rsid w:val="00A4035D"/>
    <w:rsid w:val="00A442E8"/>
    <w:rsid w:val="00A5232C"/>
    <w:rsid w:val="00A579DE"/>
    <w:rsid w:val="00A96AA3"/>
    <w:rsid w:val="00AE1578"/>
    <w:rsid w:val="00AE1FE5"/>
    <w:rsid w:val="00AE3995"/>
    <w:rsid w:val="00AF350D"/>
    <w:rsid w:val="00B05F12"/>
    <w:rsid w:val="00B561F0"/>
    <w:rsid w:val="00B571E5"/>
    <w:rsid w:val="00B61A09"/>
    <w:rsid w:val="00B731B5"/>
    <w:rsid w:val="00B82E99"/>
    <w:rsid w:val="00BB63BF"/>
    <w:rsid w:val="00BF1D67"/>
    <w:rsid w:val="00C11811"/>
    <w:rsid w:val="00C14EE6"/>
    <w:rsid w:val="00C26868"/>
    <w:rsid w:val="00C56C9C"/>
    <w:rsid w:val="00C73579"/>
    <w:rsid w:val="00CE66B4"/>
    <w:rsid w:val="00CF2734"/>
    <w:rsid w:val="00D04E8D"/>
    <w:rsid w:val="00D22738"/>
    <w:rsid w:val="00DC0651"/>
    <w:rsid w:val="00DD1E10"/>
    <w:rsid w:val="00DE1AF1"/>
    <w:rsid w:val="00DF029A"/>
    <w:rsid w:val="00E02148"/>
    <w:rsid w:val="00E54F98"/>
    <w:rsid w:val="00E571E2"/>
    <w:rsid w:val="00E64640"/>
    <w:rsid w:val="00E71F00"/>
    <w:rsid w:val="00EA555B"/>
    <w:rsid w:val="00EF0BFF"/>
    <w:rsid w:val="00F03071"/>
    <w:rsid w:val="00F23565"/>
    <w:rsid w:val="00F303A8"/>
    <w:rsid w:val="00FA53E8"/>
    <w:rsid w:val="00FE2A85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744E86"/>
  <w15:chartTrackingRefBased/>
  <w15:docId w15:val="{48FEC3F1-4CBC-4DFE-9646-35C289688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EB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3B1F"/>
    <w:rPr>
      <w:color w:val="0000FF"/>
      <w:u w:val="single"/>
    </w:rPr>
  </w:style>
  <w:style w:type="table" w:customStyle="1" w:styleId="111">
    <w:name w:val="Сетка таблицы111"/>
    <w:basedOn w:val="a1"/>
    <w:next w:val="a4"/>
    <w:uiPriority w:val="59"/>
    <w:rsid w:val="00E0214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0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5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A53E8"/>
    <w:rPr>
      <w:rFonts w:ascii="Tahoma" w:hAnsi="Tahoma" w:cs="Tahom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14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3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na&#1072;777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perspektiva-plus.pro/index.php/konkursy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perspektiva-plus.pro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80;&#1102;&#1083;&#1100;%2020\&#1082;&#1086;&#1085;&#1082;%20&#1074;&#1086;&#1082;&#1072;&#1083;&#1080;&#1089;&#1090;&#1086;&#1074;%20&#1080;&#1102;&#1083;&#1100;%20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90D20D2-3107-4A32-BF59-CE178F0F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конк вокалистов июль 20</Template>
  <TotalTime>0</TotalTime>
  <Pages>5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8303</CharactersWithSpaces>
  <SharedDoc>false</SharedDoc>
  <HLinks>
    <vt:vector size="18" baseType="variant">
      <vt:variant>
        <vt:i4>4980821</vt:i4>
      </vt:variant>
      <vt:variant>
        <vt:i4>9</vt:i4>
      </vt:variant>
      <vt:variant>
        <vt:i4>0</vt:i4>
      </vt:variant>
      <vt:variant>
        <vt:i4>5</vt:i4>
      </vt:variant>
      <vt:variant>
        <vt:lpwstr>http://perspektiva-plus.pro/</vt:lpwstr>
      </vt:variant>
      <vt:variant>
        <vt:lpwstr/>
      </vt:variant>
      <vt:variant>
        <vt:i4>6423619</vt:i4>
      </vt:variant>
      <vt:variant>
        <vt:i4>3</vt:i4>
      </vt:variant>
      <vt:variant>
        <vt:i4>0</vt:i4>
      </vt:variant>
      <vt:variant>
        <vt:i4>5</vt:i4>
      </vt:variant>
      <vt:variant>
        <vt:lpwstr>mailto:vesnaа777@gmail.com</vt:lpwstr>
      </vt:variant>
      <vt:variant>
        <vt:lpwstr/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http://perspektiva-plus.pro/index.php/konkursy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Oleg</cp:lastModifiedBy>
  <cp:revision>2</cp:revision>
  <dcterms:created xsi:type="dcterms:W3CDTF">2021-03-08T10:11:00Z</dcterms:created>
  <dcterms:modified xsi:type="dcterms:W3CDTF">2021-03-08T10:11:00Z</dcterms:modified>
</cp:coreProperties>
</file>